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865" w:rsidRPr="009E1D65" w:rsidRDefault="000C5865" w:rsidP="006C58F5">
      <w:pPr>
        <w:jc w:val="both"/>
        <w:rPr>
          <w:b/>
          <w:sz w:val="28"/>
          <w:szCs w:val="28"/>
        </w:rPr>
      </w:pPr>
      <w:r>
        <w:rPr>
          <w:b/>
          <w:sz w:val="28"/>
        </w:rPr>
        <w:t xml:space="preserve">Тема 1. </w:t>
      </w:r>
      <w:r w:rsidRPr="00D65658">
        <w:rPr>
          <w:b/>
          <w:sz w:val="28"/>
          <w:szCs w:val="28"/>
        </w:rPr>
        <w:t>Предпринимательство: понятие, его основные виды и орган</w:t>
      </w:r>
      <w:r w:rsidRPr="009E1D65">
        <w:rPr>
          <w:b/>
          <w:sz w:val="28"/>
          <w:szCs w:val="28"/>
        </w:rPr>
        <w:t>изационные формы.</w:t>
      </w:r>
    </w:p>
    <w:p w:rsidR="000C5865" w:rsidRPr="009E1D65" w:rsidRDefault="000C5865" w:rsidP="009E1D65">
      <w:pPr>
        <w:jc w:val="both"/>
        <w:rPr>
          <w:b/>
          <w:sz w:val="28"/>
          <w:szCs w:val="28"/>
        </w:rPr>
      </w:pPr>
      <w:r w:rsidRPr="009E1D65">
        <w:rPr>
          <w:b/>
          <w:sz w:val="28"/>
        </w:rPr>
        <w:t xml:space="preserve">Цель: </w:t>
      </w:r>
      <w:r w:rsidRPr="009E1D65">
        <w:rPr>
          <w:b/>
          <w:sz w:val="28"/>
          <w:szCs w:val="28"/>
        </w:rPr>
        <w:t>рассмотреть виды, сферы и формы предпринимательства</w:t>
      </w:r>
    </w:p>
    <w:p w:rsidR="000C5865" w:rsidRDefault="000C5865" w:rsidP="006C58F5">
      <w:pPr>
        <w:jc w:val="both"/>
        <w:rPr>
          <w:b/>
          <w:sz w:val="28"/>
        </w:rPr>
      </w:pPr>
    </w:p>
    <w:p w:rsidR="000C5865" w:rsidRDefault="000C5865" w:rsidP="00403CD9">
      <w:pPr>
        <w:jc w:val="both"/>
        <w:rPr>
          <w:b/>
          <w:sz w:val="28"/>
        </w:rPr>
      </w:pPr>
      <w:r>
        <w:rPr>
          <w:b/>
          <w:sz w:val="28"/>
        </w:rPr>
        <w:t>План:</w:t>
      </w:r>
    </w:p>
    <w:p w:rsidR="000C5865" w:rsidRDefault="000C5865" w:rsidP="00403CD9">
      <w:pPr>
        <w:jc w:val="both"/>
        <w:rPr>
          <w:b/>
          <w:sz w:val="28"/>
        </w:rPr>
      </w:pPr>
      <w:r>
        <w:rPr>
          <w:b/>
          <w:sz w:val="28"/>
        </w:rPr>
        <w:t xml:space="preserve">1. </w:t>
      </w:r>
      <w:r w:rsidRPr="00403CD9">
        <w:rPr>
          <w:b/>
          <w:sz w:val="28"/>
        </w:rPr>
        <w:t>Понятие и сущность предпринимательства</w:t>
      </w:r>
    </w:p>
    <w:p w:rsidR="000C5865" w:rsidRPr="00163D79" w:rsidRDefault="000C5865" w:rsidP="00A240DE">
      <w:pPr>
        <w:jc w:val="both"/>
        <w:rPr>
          <w:b/>
          <w:sz w:val="28"/>
        </w:rPr>
      </w:pPr>
      <w:r>
        <w:rPr>
          <w:b/>
          <w:sz w:val="28"/>
        </w:rPr>
        <w:t xml:space="preserve">2. </w:t>
      </w:r>
      <w:r w:rsidRPr="00163D79">
        <w:rPr>
          <w:b/>
          <w:sz w:val="28"/>
          <w:szCs w:val="28"/>
        </w:rPr>
        <w:t>Основные виды и формы предпринимательства и их особенности</w:t>
      </w:r>
    </w:p>
    <w:p w:rsidR="000C5865" w:rsidRDefault="000C5865" w:rsidP="00403CD9">
      <w:pPr>
        <w:jc w:val="both"/>
        <w:rPr>
          <w:b/>
          <w:sz w:val="28"/>
        </w:rPr>
      </w:pPr>
    </w:p>
    <w:p w:rsidR="000C5865" w:rsidRDefault="000C5865" w:rsidP="00403CD9">
      <w:pPr>
        <w:jc w:val="both"/>
        <w:rPr>
          <w:b/>
          <w:sz w:val="28"/>
        </w:rPr>
      </w:pPr>
    </w:p>
    <w:p w:rsidR="000C5865" w:rsidRDefault="000C5865" w:rsidP="00403CD9">
      <w:pPr>
        <w:jc w:val="both"/>
      </w:pPr>
      <w:r w:rsidRPr="00163D79">
        <w:rPr>
          <w:sz w:val="28"/>
          <w:szCs w:val="28"/>
        </w:rPr>
        <w:t xml:space="preserve"> </w:t>
      </w:r>
      <w:r w:rsidRPr="00163D79">
        <w:rPr>
          <w:b/>
          <w:sz w:val="28"/>
          <w:szCs w:val="28"/>
        </w:rPr>
        <w:t>1</w:t>
      </w:r>
      <w:r w:rsidRPr="00163D79">
        <w:rPr>
          <w:sz w:val="28"/>
          <w:szCs w:val="28"/>
        </w:rPr>
        <w:t>.</w:t>
      </w:r>
      <w:r>
        <w:t xml:space="preserve"> </w:t>
      </w:r>
      <w:r w:rsidRPr="00285C85">
        <w:rPr>
          <w:b/>
          <w:sz w:val="28"/>
        </w:rPr>
        <w:t>Текст первого вопроса</w:t>
      </w:r>
    </w:p>
    <w:p w:rsidR="000C5865" w:rsidRPr="00B205CA" w:rsidRDefault="000C5865" w:rsidP="00A240DE">
      <w:pPr>
        <w:ind w:firstLine="567"/>
        <w:jc w:val="both"/>
        <w:rPr>
          <w:sz w:val="28"/>
        </w:rPr>
      </w:pPr>
      <w:r w:rsidRPr="00B205CA">
        <w:rPr>
          <w:sz w:val="28"/>
        </w:rPr>
        <w:t>Предпринимательство, как процесс, включает в себя поиск новых идей, постановку целей, их оценку и воплощение в новом предприятии, превращающийся в конкретный результат. Оно представляет собой свободное экономическое хозяйствование в различных сферах деятельности, которое осуществляется субъектами рыночных отношений в целях удовлетворения потребностей конкретных потребителей, для получения прибыли, необходимой для саморазвития предприятия.</w:t>
      </w:r>
    </w:p>
    <w:p w:rsidR="000C5865" w:rsidRPr="00B205CA" w:rsidRDefault="000C5865" w:rsidP="00403CD9">
      <w:pPr>
        <w:jc w:val="both"/>
        <w:rPr>
          <w:sz w:val="28"/>
        </w:rPr>
      </w:pPr>
      <w:r w:rsidRPr="00B205CA">
        <w:rPr>
          <w:sz w:val="28"/>
        </w:rPr>
        <w:t>Предпринимательство – это принципиально новый тип хозяйствования, который базируется на инновационном поведении собственников предприятия, на умении находить и использовать новые идеи и воплощать их в конкретные проекты.</w:t>
      </w:r>
    </w:p>
    <w:p w:rsidR="000C5865" w:rsidRPr="00B205CA" w:rsidRDefault="000C5865" w:rsidP="00403CD9">
      <w:pPr>
        <w:jc w:val="both"/>
        <w:rPr>
          <w:sz w:val="28"/>
        </w:rPr>
      </w:pPr>
      <w:r w:rsidRPr="00B205CA">
        <w:rPr>
          <w:sz w:val="28"/>
        </w:rPr>
        <w:t>Для формирования предпринимательства необходимы определенные условия: экономические, социальные, правовые и другие. Экономические условия – это:</w:t>
      </w:r>
    </w:p>
    <w:p w:rsidR="000C5865" w:rsidRPr="00B205CA" w:rsidRDefault="000C5865" w:rsidP="00403CD9">
      <w:pPr>
        <w:jc w:val="both"/>
        <w:rPr>
          <w:sz w:val="28"/>
        </w:rPr>
      </w:pPr>
      <w:r w:rsidRPr="00B205CA">
        <w:rPr>
          <w:sz w:val="28"/>
        </w:rPr>
        <w:t>- предложения товаров и спрос на них;</w:t>
      </w:r>
    </w:p>
    <w:p w:rsidR="000C5865" w:rsidRPr="00B205CA" w:rsidRDefault="000C5865" w:rsidP="00403CD9">
      <w:pPr>
        <w:jc w:val="both"/>
        <w:rPr>
          <w:sz w:val="28"/>
        </w:rPr>
      </w:pPr>
      <w:r w:rsidRPr="00B205CA">
        <w:rPr>
          <w:sz w:val="28"/>
        </w:rPr>
        <w:t>- виды товаров, которые могут приобрести покупатели;</w:t>
      </w:r>
    </w:p>
    <w:p w:rsidR="000C5865" w:rsidRPr="00B205CA" w:rsidRDefault="000C5865" w:rsidP="00403CD9">
      <w:pPr>
        <w:jc w:val="both"/>
        <w:rPr>
          <w:sz w:val="28"/>
        </w:rPr>
      </w:pPr>
      <w:r w:rsidRPr="00B205CA">
        <w:rPr>
          <w:sz w:val="28"/>
        </w:rPr>
        <w:t>- объемы денежных средств, которые покупатели могут потратить на покупки, что в свою очередь зависит от следующих факторов: недостаточность или избыток рабочих мест, рабочей силы, влияющие на уровень заработной платы, то есть на возможность приобретения товаров.</w:t>
      </w:r>
    </w:p>
    <w:p w:rsidR="000C5865" w:rsidRPr="00B205CA" w:rsidRDefault="000C5865" w:rsidP="00403CD9">
      <w:pPr>
        <w:jc w:val="both"/>
        <w:rPr>
          <w:sz w:val="28"/>
        </w:rPr>
      </w:pPr>
      <w:r w:rsidRPr="00B205CA">
        <w:rPr>
          <w:sz w:val="28"/>
        </w:rPr>
        <w:t>На экономическую обстановку влияют наличие и доступность денежных ресурсов, величина заемных средств, к которым обращаются предприниматели для финансирования своих деловых операций и которые предоставляют им кредитные учреждения.</w:t>
      </w:r>
    </w:p>
    <w:p w:rsidR="000C5865" w:rsidRPr="00AF30DE" w:rsidRDefault="000C5865" w:rsidP="009E1D65">
      <w:pPr>
        <w:jc w:val="both"/>
        <w:rPr>
          <w:sz w:val="28"/>
          <w:szCs w:val="28"/>
        </w:rPr>
      </w:pPr>
      <w:r w:rsidRPr="00AF30DE">
        <w:rPr>
          <w:sz w:val="28"/>
          <w:szCs w:val="28"/>
        </w:rPr>
        <w:t>Субъектами бизнеса выступают:</w:t>
      </w:r>
    </w:p>
    <w:p w:rsidR="000C5865" w:rsidRPr="007954B8" w:rsidRDefault="000C5865" w:rsidP="009E1D65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F30DE">
        <w:rPr>
          <w:sz w:val="28"/>
          <w:szCs w:val="28"/>
        </w:rPr>
        <w:t xml:space="preserve"> собственно предприниматели, т. е. лица, осуществляю</w:t>
      </w:r>
      <w:r w:rsidRPr="007954B8">
        <w:rPr>
          <w:sz w:val="28"/>
          <w:szCs w:val="28"/>
        </w:rPr>
        <w:t>щие инициативную деятельность на свой риск и под свою</w:t>
      </w:r>
      <w:r>
        <w:rPr>
          <w:sz w:val="28"/>
          <w:szCs w:val="28"/>
        </w:rPr>
        <w:t xml:space="preserve"> </w:t>
      </w:r>
      <w:r w:rsidRPr="007954B8">
        <w:rPr>
          <w:sz w:val="28"/>
          <w:szCs w:val="28"/>
        </w:rPr>
        <w:t>исключительную экономическую и юридическую ответственность (в прошлом эта категория людей обычно подводилась</w:t>
      </w:r>
      <w:r>
        <w:rPr>
          <w:sz w:val="28"/>
          <w:szCs w:val="28"/>
        </w:rPr>
        <w:t xml:space="preserve"> </w:t>
      </w:r>
      <w:r w:rsidRPr="007954B8">
        <w:rPr>
          <w:sz w:val="28"/>
          <w:szCs w:val="28"/>
        </w:rPr>
        <w:t>под определение либо капиталистов, либо простых товаропроизводителей), а также:</w:t>
      </w:r>
    </w:p>
    <w:p w:rsidR="000C5865" w:rsidRDefault="000C5865" w:rsidP="009E1D65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7954B8">
        <w:rPr>
          <w:sz w:val="28"/>
          <w:szCs w:val="28"/>
        </w:rPr>
        <w:t xml:space="preserve"> коллективы предпринимателей и предпринимательские</w:t>
      </w:r>
      <w:r>
        <w:rPr>
          <w:sz w:val="28"/>
          <w:szCs w:val="28"/>
        </w:rPr>
        <w:t xml:space="preserve"> ассоциации;</w:t>
      </w:r>
    </w:p>
    <w:p w:rsidR="000C5865" w:rsidRDefault="000C5865" w:rsidP="009E1D65">
      <w:pPr>
        <w:jc w:val="both"/>
        <w:rPr>
          <w:sz w:val="28"/>
          <w:szCs w:val="28"/>
        </w:rPr>
      </w:pPr>
      <w:r>
        <w:rPr>
          <w:sz w:val="28"/>
          <w:szCs w:val="28"/>
        </w:rPr>
        <w:t>- индивидуальные и коллективные потребители продукции (работ, услуг), предлагаемой предпринимателями, а также союзы и ассоциации потребителей;</w:t>
      </w:r>
    </w:p>
    <w:p w:rsidR="000C5865" w:rsidRPr="007954B8" w:rsidRDefault="000C5865" w:rsidP="009E1D65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7954B8">
        <w:rPr>
          <w:sz w:val="28"/>
          <w:szCs w:val="28"/>
        </w:rPr>
        <w:t xml:space="preserve"> работники, осуществляющие трудовую деятельность</w:t>
      </w:r>
      <w:r>
        <w:rPr>
          <w:sz w:val="28"/>
          <w:szCs w:val="28"/>
        </w:rPr>
        <w:t xml:space="preserve"> </w:t>
      </w:r>
      <w:r w:rsidRPr="007954B8">
        <w:rPr>
          <w:sz w:val="28"/>
          <w:szCs w:val="28"/>
        </w:rPr>
        <w:t>по найму на контрактной или иной основе, а также их профессиональные союзы;</w:t>
      </w:r>
    </w:p>
    <w:p w:rsidR="000C5865" w:rsidRPr="007954B8" w:rsidRDefault="000C5865" w:rsidP="009E1D65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7954B8">
        <w:rPr>
          <w:sz w:val="28"/>
          <w:szCs w:val="28"/>
        </w:rPr>
        <w:t xml:space="preserve"> государственные структуры в тех случаях, когда они</w:t>
      </w:r>
      <w:r>
        <w:rPr>
          <w:sz w:val="28"/>
          <w:szCs w:val="28"/>
        </w:rPr>
        <w:t xml:space="preserve"> </w:t>
      </w:r>
      <w:r w:rsidRPr="007954B8">
        <w:rPr>
          <w:sz w:val="28"/>
          <w:szCs w:val="28"/>
        </w:rPr>
        <w:t>выступают непосредственными участниками сделок (предоставление правительственных заказов предпринимателям,</w:t>
      </w:r>
      <w:r>
        <w:rPr>
          <w:sz w:val="28"/>
          <w:szCs w:val="28"/>
        </w:rPr>
        <w:t xml:space="preserve"> </w:t>
      </w:r>
      <w:r w:rsidRPr="007954B8">
        <w:rPr>
          <w:sz w:val="28"/>
          <w:szCs w:val="28"/>
        </w:rPr>
        <w:t>определение цен, состава и объемов льгот при выполнении</w:t>
      </w:r>
      <w:r>
        <w:rPr>
          <w:sz w:val="28"/>
          <w:szCs w:val="28"/>
        </w:rPr>
        <w:t xml:space="preserve"> </w:t>
      </w:r>
      <w:r w:rsidRPr="007954B8">
        <w:rPr>
          <w:sz w:val="28"/>
          <w:szCs w:val="28"/>
        </w:rPr>
        <w:t>специальных работ и др.).</w:t>
      </w:r>
    </w:p>
    <w:p w:rsidR="000C5865" w:rsidRPr="00B205CA" w:rsidRDefault="000C5865" w:rsidP="00403CD9">
      <w:pPr>
        <w:jc w:val="both"/>
        <w:rPr>
          <w:sz w:val="28"/>
        </w:rPr>
      </w:pPr>
      <w:r w:rsidRPr="00B205CA">
        <w:rPr>
          <w:sz w:val="28"/>
        </w:rPr>
        <w:t>Вплотную к экономическим условиям примыкают социальные. Прежде всего, это стремление покупателей приобретать товары, отвечающие определенным потребностям. На разных этапах потребности могут меняться. Существенную роль играют нравственные и религиозные нормы, которые зависят от социально-культурной среды. Социальные условия влияют на отношение отдельного человека к работе, что в свою очередь определяет его отношение к размеру заработной платы и к условиям труда.</w:t>
      </w:r>
    </w:p>
    <w:p w:rsidR="000C5865" w:rsidRPr="00B205CA" w:rsidRDefault="000C5865" w:rsidP="00403CD9">
      <w:pPr>
        <w:jc w:val="both"/>
        <w:rPr>
          <w:sz w:val="28"/>
        </w:rPr>
      </w:pPr>
      <w:r w:rsidRPr="00B205CA">
        <w:rPr>
          <w:sz w:val="28"/>
        </w:rPr>
        <w:t>Любая предпринимательская деятельность функционирует в рамках соответствующих правовых условиях. Здесь имеется ввиду наличие законов, регулирующих предпринимательскую деятельность и создающих наиболее комфортные условия для развития предпринимательства. Сюда входят такие условия как:</w:t>
      </w:r>
    </w:p>
    <w:p w:rsidR="000C5865" w:rsidRPr="00B205CA" w:rsidRDefault="000C5865" w:rsidP="00403CD9">
      <w:pPr>
        <w:jc w:val="both"/>
        <w:rPr>
          <w:sz w:val="28"/>
        </w:rPr>
      </w:pPr>
      <w:r w:rsidRPr="00B205CA">
        <w:rPr>
          <w:sz w:val="28"/>
        </w:rPr>
        <w:t>- упрощенная процедура открытия и регистрации предприятия;</w:t>
      </w:r>
    </w:p>
    <w:p w:rsidR="000C5865" w:rsidRPr="00B205CA" w:rsidRDefault="000C5865" w:rsidP="00403CD9">
      <w:pPr>
        <w:jc w:val="both"/>
        <w:rPr>
          <w:sz w:val="28"/>
        </w:rPr>
      </w:pPr>
      <w:r w:rsidRPr="00B205CA">
        <w:rPr>
          <w:sz w:val="28"/>
        </w:rPr>
        <w:t>- защита предпринимателя от бюрократии;</w:t>
      </w:r>
    </w:p>
    <w:p w:rsidR="000C5865" w:rsidRPr="00B205CA" w:rsidRDefault="000C5865" w:rsidP="00403CD9">
      <w:pPr>
        <w:jc w:val="both"/>
        <w:rPr>
          <w:sz w:val="28"/>
        </w:rPr>
      </w:pPr>
      <w:r w:rsidRPr="00B205CA">
        <w:rPr>
          <w:sz w:val="28"/>
        </w:rPr>
        <w:t>- совершенствование налогового законодательства;</w:t>
      </w:r>
    </w:p>
    <w:p w:rsidR="000C5865" w:rsidRPr="00B205CA" w:rsidRDefault="000C5865" w:rsidP="00403CD9">
      <w:pPr>
        <w:jc w:val="both"/>
        <w:rPr>
          <w:sz w:val="28"/>
        </w:rPr>
      </w:pPr>
      <w:r w:rsidRPr="00B205CA">
        <w:rPr>
          <w:sz w:val="28"/>
        </w:rPr>
        <w:t>- развитие совместной деятельности отечественных и зарубежных предпринимателей;</w:t>
      </w:r>
    </w:p>
    <w:p w:rsidR="000C5865" w:rsidRPr="00B205CA" w:rsidRDefault="000C5865" w:rsidP="00403CD9">
      <w:pPr>
        <w:jc w:val="both"/>
        <w:rPr>
          <w:sz w:val="28"/>
        </w:rPr>
      </w:pPr>
      <w:r w:rsidRPr="00B205CA">
        <w:rPr>
          <w:sz w:val="28"/>
        </w:rPr>
        <w:t>- создание региональных центров поддержки малого бизнеса;</w:t>
      </w:r>
    </w:p>
    <w:p w:rsidR="000C5865" w:rsidRPr="00B205CA" w:rsidRDefault="000C5865" w:rsidP="00403CD9">
      <w:pPr>
        <w:jc w:val="both"/>
        <w:rPr>
          <w:sz w:val="28"/>
        </w:rPr>
      </w:pPr>
      <w:r w:rsidRPr="00B205CA">
        <w:rPr>
          <w:sz w:val="28"/>
        </w:rPr>
        <w:t xml:space="preserve">- подготовка законодательных инициатив по вопросам правовой гарантии предпринимательской деятельности, включая право на собственность и соблюдение договорных обязательств. </w:t>
      </w:r>
    </w:p>
    <w:p w:rsidR="000C5865" w:rsidRDefault="000C5865" w:rsidP="00A240DE">
      <w:pPr>
        <w:jc w:val="both"/>
        <w:rPr>
          <w:b/>
          <w:sz w:val="28"/>
        </w:rPr>
      </w:pPr>
    </w:p>
    <w:p w:rsidR="000C5865" w:rsidRDefault="000C5865" w:rsidP="00A240DE">
      <w:pPr>
        <w:shd w:val="clear" w:color="auto" w:fill="FFFFFF"/>
        <w:jc w:val="both"/>
        <w:rPr>
          <w:sz w:val="28"/>
          <w:szCs w:val="28"/>
        </w:rPr>
      </w:pPr>
      <w:r w:rsidRPr="002C285F">
        <w:rPr>
          <w:b/>
          <w:sz w:val="28"/>
          <w:szCs w:val="28"/>
        </w:rPr>
        <w:t>2 Текст второго вопроса</w:t>
      </w:r>
    </w:p>
    <w:p w:rsidR="000C5865" w:rsidRPr="00A240DE" w:rsidRDefault="000C5865" w:rsidP="00A240DE">
      <w:pPr>
        <w:jc w:val="both"/>
        <w:rPr>
          <w:b/>
          <w:sz w:val="28"/>
        </w:rPr>
      </w:pPr>
    </w:p>
    <w:p w:rsidR="000C5865" w:rsidRPr="00B205CA" w:rsidRDefault="000C5865" w:rsidP="00A240DE">
      <w:pPr>
        <w:ind w:firstLine="567"/>
        <w:jc w:val="both"/>
        <w:rPr>
          <w:sz w:val="28"/>
        </w:rPr>
      </w:pPr>
      <w:r w:rsidRPr="00B205CA">
        <w:rPr>
          <w:sz w:val="28"/>
        </w:rPr>
        <w:t>В современном мире существует множество предпринимательских структур, каждая из которых характеризуется своими чертами. Предпринимательство может осуществляться как в государственном, так и в частном секторе. В соответствии с этим, различают государственное и частное предпринимательство. Во многом их принципы совпадают: ответственность, инициативность, инновации, стремление к прибыли.</w:t>
      </w:r>
    </w:p>
    <w:p w:rsidR="000C5865" w:rsidRPr="00B205CA" w:rsidRDefault="000C5865" w:rsidP="00A240DE">
      <w:pPr>
        <w:jc w:val="both"/>
        <w:rPr>
          <w:sz w:val="28"/>
        </w:rPr>
      </w:pPr>
      <w:r w:rsidRPr="00B205CA">
        <w:rPr>
          <w:sz w:val="28"/>
        </w:rPr>
        <w:t>Государственное предпринимательство – это форма осуществления экономической активности от имени предприятий, учреждений. Оно реализуется государственными органами управления или органами местного самоуправления. Собственность таких предприятий – обособленная часть государственного или муниципального имущества, бюджетных средств и других источников. За осуществление предпринимательства отвечают назначенные люди, формально исполняющие свои обязанности.</w:t>
      </w:r>
    </w:p>
    <w:p w:rsidR="000C5865" w:rsidRPr="00B205CA" w:rsidRDefault="000C5865" w:rsidP="00A240DE">
      <w:pPr>
        <w:jc w:val="both"/>
        <w:rPr>
          <w:sz w:val="28"/>
        </w:rPr>
      </w:pPr>
      <w:r w:rsidRPr="00B205CA">
        <w:rPr>
          <w:sz w:val="28"/>
        </w:rPr>
        <w:t>Частное предпринимательство – это форма осуществления экономической активности от имени предприятия или предпринимателя. Предпринимательские функции осуществляют определенные люди, которые заинтересованы в своем деле.</w:t>
      </w:r>
    </w:p>
    <w:p w:rsidR="000C5865" w:rsidRPr="00B205CA" w:rsidRDefault="000C5865" w:rsidP="00A240DE">
      <w:pPr>
        <w:jc w:val="both"/>
        <w:rPr>
          <w:sz w:val="28"/>
        </w:rPr>
      </w:pPr>
      <w:r w:rsidRPr="00B205CA">
        <w:rPr>
          <w:sz w:val="28"/>
        </w:rPr>
        <w:t>Так же, существуют коллективное, семейное и иные виды предпринимательства, но, в конечном счете, они являются производным от двух вышеуказанных форм.</w:t>
      </w:r>
    </w:p>
    <w:p w:rsidR="000C5865" w:rsidRPr="00B205CA" w:rsidRDefault="000C5865" w:rsidP="00A240DE">
      <w:pPr>
        <w:jc w:val="both"/>
        <w:rPr>
          <w:sz w:val="28"/>
        </w:rPr>
      </w:pPr>
      <w:r w:rsidRPr="00B205CA">
        <w:rPr>
          <w:sz w:val="28"/>
        </w:rPr>
        <w:t>Предпринимательская деятельность - это интеллектуальная деятельность энергичного и инициативного человека, который, владея какими - либо материальными ценностями, использует их для организации бизнеса. Извлекая пользу для самого себя, предприниматель действует на благо общества.</w:t>
      </w:r>
    </w:p>
    <w:p w:rsidR="000C5865" w:rsidRPr="00B205CA" w:rsidRDefault="000C5865" w:rsidP="00A240DE">
      <w:pPr>
        <w:jc w:val="both"/>
        <w:rPr>
          <w:sz w:val="28"/>
        </w:rPr>
      </w:pPr>
      <w:r w:rsidRPr="00B205CA">
        <w:rPr>
          <w:sz w:val="28"/>
        </w:rPr>
        <w:t>Предпринимательство в разных экономических областях различается по форме и содержанию операций и способам их осуществления. Но характер бизнеса накладывает значительный отпечаток на вид товаров и услуг, которые предприниматель производит или оказывает. Предприниматель может сам производить товары и услуги, приобретая только факторы производства. Он также может приобретать готовые товары и перепродавать его потребителю. Предприниматель может только соединять производителей и потребителей, продавцов и покупателей. Отдельные виды бизнеса различаются также формами собственности на используемые факторы предпринимательства.</w:t>
      </w:r>
    </w:p>
    <w:p w:rsidR="000C5865" w:rsidRPr="00B205CA" w:rsidRDefault="000C5865" w:rsidP="00A240DE">
      <w:pPr>
        <w:jc w:val="both"/>
        <w:rPr>
          <w:sz w:val="28"/>
        </w:rPr>
      </w:pPr>
      <w:r w:rsidRPr="00B205CA">
        <w:rPr>
          <w:sz w:val="28"/>
        </w:rPr>
        <w:t>В зависимости от содержания и направленности предпринимательской деятельности, объекта приложения капитала и получения конкретных результатов, различают следующие виды предпринимательства:</w:t>
      </w:r>
    </w:p>
    <w:p w:rsidR="000C5865" w:rsidRPr="00B205CA" w:rsidRDefault="000C5865" w:rsidP="00A240DE">
      <w:pPr>
        <w:jc w:val="both"/>
        <w:rPr>
          <w:sz w:val="28"/>
        </w:rPr>
      </w:pPr>
      <w:r w:rsidRPr="00B205CA">
        <w:rPr>
          <w:sz w:val="28"/>
        </w:rPr>
        <w:t>- производственное;</w:t>
      </w:r>
    </w:p>
    <w:p w:rsidR="000C5865" w:rsidRPr="00B205CA" w:rsidRDefault="000C5865" w:rsidP="00A240DE">
      <w:pPr>
        <w:jc w:val="both"/>
        <w:rPr>
          <w:sz w:val="28"/>
        </w:rPr>
      </w:pPr>
      <w:r w:rsidRPr="00B205CA">
        <w:rPr>
          <w:sz w:val="28"/>
        </w:rPr>
        <w:t>- коммерческо-торговое;</w:t>
      </w:r>
    </w:p>
    <w:p w:rsidR="000C5865" w:rsidRPr="00B205CA" w:rsidRDefault="000C5865" w:rsidP="00A240DE">
      <w:pPr>
        <w:jc w:val="both"/>
        <w:rPr>
          <w:sz w:val="28"/>
        </w:rPr>
      </w:pPr>
      <w:r w:rsidRPr="00B205CA">
        <w:rPr>
          <w:sz w:val="28"/>
        </w:rPr>
        <w:t>- финансово-кредитное;</w:t>
      </w:r>
    </w:p>
    <w:p w:rsidR="000C5865" w:rsidRPr="00B205CA" w:rsidRDefault="000C5865" w:rsidP="00A240DE">
      <w:pPr>
        <w:jc w:val="both"/>
        <w:rPr>
          <w:sz w:val="28"/>
        </w:rPr>
      </w:pPr>
      <w:r w:rsidRPr="00B205CA">
        <w:rPr>
          <w:sz w:val="28"/>
        </w:rPr>
        <w:t>- посредническое;</w:t>
      </w:r>
    </w:p>
    <w:p w:rsidR="000C5865" w:rsidRPr="00B205CA" w:rsidRDefault="000C5865" w:rsidP="00A240DE">
      <w:pPr>
        <w:jc w:val="both"/>
        <w:rPr>
          <w:sz w:val="28"/>
        </w:rPr>
      </w:pPr>
      <w:r w:rsidRPr="00B205CA">
        <w:rPr>
          <w:sz w:val="28"/>
        </w:rPr>
        <w:t>- страховое.</w:t>
      </w:r>
    </w:p>
    <w:p w:rsidR="000C5865" w:rsidRPr="00B205CA" w:rsidRDefault="000C5865" w:rsidP="00A240DE">
      <w:pPr>
        <w:jc w:val="both"/>
        <w:rPr>
          <w:sz w:val="28"/>
        </w:rPr>
      </w:pPr>
      <w:r w:rsidRPr="00B205CA">
        <w:rPr>
          <w:sz w:val="28"/>
        </w:rPr>
        <w:t>Производственное предпринимательство – это когда сам предприниматель использует в качестве факторов орудия и предметы труда, производит продукцию, товары, услуги, работы, информацию, духовные ценности для продажи потребителям, покупателям, торговым организациям.</w:t>
      </w:r>
    </w:p>
    <w:p w:rsidR="000C5865" w:rsidRPr="00B205CA" w:rsidRDefault="000C5865" w:rsidP="00A240DE">
      <w:pPr>
        <w:jc w:val="both"/>
        <w:rPr>
          <w:sz w:val="28"/>
        </w:rPr>
      </w:pPr>
      <w:r w:rsidRPr="00B205CA">
        <w:rPr>
          <w:sz w:val="28"/>
        </w:rPr>
        <w:t>Производственное предпринимательство включает выпуск промышленной и сельскохозяйственной продукции производственно-технического назначения, потребительских товаров, строительных работ, перевозки грузов и пассажиров, услуги связи, коммунальные и бытовые услуги, производство информации, знаний, выпуск книг, журналов, газет. В широком смысле слова производственное предпринимательство есть создание любого полезного продукта, необходимого потребителям, обладающего способностью быть проданным или обмененным на другие товары.</w:t>
      </w:r>
    </w:p>
    <w:p w:rsidR="000C5865" w:rsidRPr="00B205CA" w:rsidRDefault="000C5865" w:rsidP="00A240DE">
      <w:pPr>
        <w:jc w:val="both"/>
        <w:rPr>
          <w:sz w:val="28"/>
        </w:rPr>
      </w:pPr>
      <w:r w:rsidRPr="00B205CA">
        <w:rPr>
          <w:sz w:val="28"/>
        </w:rPr>
        <w:t>Между тем, именно производственное предпринимательство необходимо всем нам: оно сможет обеспечить стабильный успех начинающему бизнесмену.</w:t>
      </w:r>
    </w:p>
    <w:p w:rsidR="000C5865" w:rsidRPr="00B205CA" w:rsidRDefault="000C5865" w:rsidP="00A240DE">
      <w:pPr>
        <w:jc w:val="both"/>
        <w:rPr>
          <w:sz w:val="28"/>
        </w:rPr>
      </w:pPr>
    </w:p>
    <w:p w:rsidR="000C5865" w:rsidRPr="00B205CA" w:rsidRDefault="000C5865" w:rsidP="00A240DE">
      <w:pPr>
        <w:jc w:val="both"/>
        <w:rPr>
          <w:sz w:val="28"/>
        </w:rPr>
      </w:pPr>
      <w:r w:rsidRPr="00B205CA">
        <w:rPr>
          <w:sz w:val="28"/>
        </w:rPr>
        <w:t>Коммерческо-торговое предпринимательство.</w:t>
      </w:r>
    </w:p>
    <w:p w:rsidR="000C5865" w:rsidRPr="00B205CA" w:rsidRDefault="000C5865" w:rsidP="00A240DE">
      <w:pPr>
        <w:jc w:val="both"/>
        <w:rPr>
          <w:sz w:val="28"/>
        </w:rPr>
      </w:pPr>
      <w:r w:rsidRPr="00B205CA">
        <w:rPr>
          <w:sz w:val="28"/>
        </w:rPr>
        <w:t>Быстрыми темпами развивается коммерческо-торговое предпринимательство, ведь произведенные товары нужно продавать или обменивать.</w:t>
      </w:r>
    </w:p>
    <w:p w:rsidR="000C5865" w:rsidRPr="00B205CA" w:rsidRDefault="000C5865" w:rsidP="00A240DE">
      <w:pPr>
        <w:jc w:val="both"/>
        <w:rPr>
          <w:sz w:val="28"/>
        </w:rPr>
      </w:pPr>
      <w:r w:rsidRPr="00B205CA">
        <w:rPr>
          <w:sz w:val="28"/>
        </w:rPr>
        <w:t>Принцип торгового предпринимательства отличается от производственного, так как предприниматель выступает в роли торговца, продавая готовы товары, приобретенные у других лиц. Особенностью торгового предпринимательства является непосредственная экономическая связь с оптовыми и розничными потребителями товаров, услуг, работ. Коммерческое предпринимательство охватывает все виды деятельности, которые относятся к обмену товара на деньги, денег на товар или товар на товар. Оно привлекает возможностью продать товар по цене более высокой, чем он был приобретен и получить прибыль.</w:t>
      </w:r>
    </w:p>
    <w:p w:rsidR="000C5865" w:rsidRPr="00B205CA" w:rsidRDefault="000C5865" w:rsidP="00A240DE">
      <w:pPr>
        <w:jc w:val="both"/>
        <w:rPr>
          <w:sz w:val="28"/>
        </w:rPr>
      </w:pPr>
      <w:r w:rsidRPr="00B205CA">
        <w:rPr>
          <w:sz w:val="28"/>
        </w:rPr>
        <w:t>Для успешного занятия торговым предпринимательством необходимо знать спрос потребителей, быстро реагировать, предлагая соответствующие товары и услуги. Для развития торгового предпринимательства должны присутствовать два основных условия: относительно устойчивый спрос на продаваемые товары и более низкая закупочная цена у производителей.</w:t>
      </w:r>
    </w:p>
    <w:p w:rsidR="000C5865" w:rsidRPr="00B205CA" w:rsidRDefault="000C5865" w:rsidP="00A240DE">
      <w:pPr>
        <w:jc w:val="both"/>
        <w:rPr>
          <w:sz w:val="28"/>
        </w:rPr>
      </w:pPr>
    </w:p>
    <w:p w:rsidR="000C5865" w:rsidRPr="00B205CA" w:rsidRDefault="000C5865" w:rsidP="00A240DE">
      <w:pPr>
        <w:jc w:val="both"/>
        <w:rPr>
          <w:sz w:val="28"/>
        </w:rPr>
      </w:pPr>
      <w:r w:rsidRPr="00B205CA">
        <w:rPr>
          <w:sz w:val="28"/>
        </w:rPr>
        <w:t>Финансовое предпринимательство – это особая форма коммерческого предпринимательства, в котором в качестве предмета купли-продажи выступают национальные деньги, валютные ценности и ценные бумаги, которые продаются или предоставляются в кредит. Суть финансовой предпринимательской операции состоит в том, что предприниматель приобретает основной фактор в виде различных денежных средств (иностранную валюту, ценные бумаги, акции, облигации) за определенную денежную сумму. Приобретенные денежные средства затем продаются покупателю за более высокую денежную сумму, в результате чего образуется прибыль. В случае кредитного предпринимательства, предприниматель привлекает денежные вклады, выплачивая обладателям вкладов депозитный процент вместе с возвратом вклада. Привлеченные деньги выдаются затем в долг покупателям кредитов под кредитный процент вместе с последующим возвратом вклада. Разница между депозитным и кредитным процентами служит источником прибыли кредиторов. Для организации финансово-кредитного предпринимательства образуется специализированная система организаций: коммерческие банки, финансово-кредитные компании, валютные биржи и другие, деятельность которых регулируется специальными законами и нормативными актами Центрального банка России и Министерства финансов Российской Федерации.</w:t>
      </w:r>
    </w:p>
    <w:p w:rsidR="000C5865" w:rsidRPr="00B205CA" w:rsidRDefault="000C5865" w:rsidP="00A240DE">
      <w:pPr>
        <w:jc w:val="both"/>
        <w:rPr>
          <w:sz w:val="28"/>
        </w:rPr>
      </w:pPr>
    </w:p>
    <w:p w:rsidR="000C5865" w:rsidRPr="00B205CA" w:rsidRDefault="000C5865" w:rsidP="00A240DE">
      <w:pPr>
        <w:jc w:val="both"/>
        <w:rPr>
          <w:sz w:val="28"/>
        </w:rPr>
      </w:pPr>
      <w:r w:rsidRPr="00B205CA">
        <w:rPr>
          <w:sz w:val="28"/>
        </w:rPr>
        <w:t>Посредническим называется предпринимательство, в котором предприниматель не производит и не продает товар, а выступает в роли посредника, связующего звена в товарно-денежных операциях.</w:t>
      </w:r>
    </w:p>
    <w:p w:rsidR="000C5865" w:rsidRPr="00B205CA" w:rsidRDefault="000C5865" w:rsidP="00A240DE">
      <w:pPr>
        <w:jc w:val="both"/>
        <w:rPr>
          <w:sz w:val="28"/>
        </w:rPr>
      </w:pPr>
      <w:r w:rsidRPr="00B205CA">
        <w:rPr>
          <w:sz w:val="28"/>
        </w:rPr>
        <w:t>Посредник – это лицо, представляющее интересы производителя или потребителя, но сам таковым не является. Посредник может вести предпринимательскую деятельность самостоятельно или от имени производителей или потребителей. В качестве посреднических организаций на рынке выступают дилеры, брокеры, дистрибьюторы, биржи и другие. Главная задача и предмет предпринимательской деятельности посредника соединить две заинтересованные стороны во взаимной сделке. За оказание подобных услуг предприниматель получает прибыль.</w:t>
      </w:r>
    </w:p>
    <w:p w:rsidR="000C5865" w:rsidRPr="00B205CA" w:rsidRDefault="000C5865" w:rsidP="00A240DE">
      <w:pPr>
        <w:jc w:val="both"/>
        <w:rPr>
          <w:sz w:val="28"/>
        </w:rPr>
      </w:pPr>
    </w:p>
    <w:p w:rsidR="000C5865" w:rsidRPr="00B205CA" w:rsidRDefault="000C5865" w:rsidP="00A240DE">
      <w:pPr>
        <w:jc w:val="both"/>
        <w:rPr>
          <w:sz w:val="28"/>
        </w:rPr>
      </w:pPr>
      <w:r w:rsidRPr="00B205CA">
        <w:rPr>
          <w:sz w:val="28"/>
        </w:rPr>
        <w:t>Страховое предпринимательство заключается в том, что предприниматель гарантирует страхователю возмещение ущерба в результате бедствия, потери имущества, ценностей, здоровья, жизни и других видов потерь за определенную плату в соответствии с договором страхования. Страхование заключается в том, что предприниматель получает страховой взнос, а выплачивает страховку только в определенных случаях, так как вероятность возникновения таких обстоятельств невелика. Оставшаяся часть взносов образует доход.</w:t>
      </w:r>
    </w:p>
    <w:p w:rsidR="000C5865" w:rsidRPr="00B205CA" w:rsidRDefault="000C5865" w:rsidP="00A240DE">
      <w:pPr>
        <w:jc w:val="both"/>
        <w:rPr>
          <w:sz w:val="28"/>
        </w:rPr>
      </w:pPr>
      <w:r w:rsidRPr="00B205CA">
        <w:rPr>
          <w:sz w:val="28"/>
        </w:rPr>
        <w:t>Индивидуальное предпринимательство – самая простая и самая древняя форма предпринимательства. Всеми средствами в этом случае владеет один собственник. Он самостоятельно решает вопрос что производить, как производить и для кого. Индивидуальный предприниматель единолично распоряжается полученной выручкой и несет неограниченную ответственность за результаты своей деятельности.</w:t>
      </w:r>
    </w:p>
    <w:p w:rsidR="000C5865" w:rsidRPr="00B205CA" w:rsidRDefault="000C5865" w:rsidP="00A240DE">
      <w:pPr>
        <w:jc w:val="both"/>
        <w:rPr>
          <w:sz w:val="28"/>
        </w:rPr>
      </w:pPr>
    </w:p>
    <w:p w:rsidR="000C5865" w:rsidRPr="00B205CA" w:rsidRDefault="000C5865" w:rsidP="00403CD9">
      <w:pPr>
        <w:jc w:val="both"/>
        <w:rPr>
          <w:sz w:val="28"/>
        </w:rPr>
      </w:pPr>
      <w:r w:rsidRPr="00B205CA">
        <w:rPr>
          <w:sz w:val="28"/>
        </w:rPr>
        <w:t>Индивидуальный предприниматель без образования юридического лица как субъект имеет ряд преимуществ. Прежде всего, он обладает всеми гражданскими правами, такими как открытие расчетных счетов в банке, экспорт и импорт товаров и услуг, заключение договоров с любыми компаниями и лицами. Денежные средства – это личная собственность предпринимателя, поэтому налоговая инспекция не может самостоятельно снять деньги с расчетного счета. Регистрация индивидуального предпринимателя проходит значительно проще и быстрее, чем у юридических лиц, так как не требуются устав, учредительный договор и юридический адрес. Так же, значительным преимуществом является упрощенная система учета, отчетности и налогообложения. Это просто и доступно практически для любого человека. Наряду с преимуществами существуют и недостатки. К недостаткам можно отнести то, что индивидуальный предприниматель отвечает по своим обязательствам всем своим имуществом. Но любое изъятие имущества может производиться только по решению суда.</w:t>
      </w:r>
    </w:p>
    <w:p w:rsidR="000C5865" w:rsidRPr="00B205CA" w:rsidRDefault="000C5865" w:rsidP="00403CD9">
      <w:pPr>
        <w:jc w:val="both"/>
        <w:rPr>
          <w:sz w:val="28"/>
        </w:rPr>
      </w:pPr>
    </w:p>
    <w:p w:rsidR="000C5865" w:rsidRPr="00B205CA" w:rsidRDefault="000C5865" w:rsidP="00B205CA">
      <w:pPr>
        <w:jc w:val="both"/>
        <w:rPr>
          <w:sz w:val="28"/>
        </w:rPr>
      </w:pPr>
      <w:r w:rsidRPr="00B205CA">
        <w:rPr>
          <w:sz w:val="28"/>
        </w:rPr>
        <w:t>Предпринимательство коллективное (партнёрство) - форма организации предпринимательской деятельности, в которой два или более предпринимателя принимают совместные решения и несут личную имущественную ответственность за ведение дела. Коллективное предпринимательство может осуществляться в форме:</w:t>
      </w:r>
    </w:p>
    <w:p w:rsidR="000C5865" w:rsidRPr="00B205CA" w:rsidRDefault="000C5865" w:rsidP="00B205CA">
      <w:pPr>
        <w:jc w:val="both"/>
        <w:rPr>
          <w:sz w:val="28"/>
        </w:rPr>
      </w:pPr>
      <w:r w:rsidRPr="00B205CA">
        <w:rPr>
          <w:sz w:val="28"/>
        </w:rPr>
        <w:t xml:space="preserve">    - производственного кооператива (артели) - добровольного объединения людей на основе членства для совместной производственной или иной хозяйственной деятельности (производство, переработка, сбыт промышленной, сельскохозяйственной и иной продукции, выполнение работ, торговое, бытовое обслуживание, оказание др.услуг), основанной на их личном трудовом и ином участи и объединении его частниками имущественных паевых взносов;</w:t>
      </w:r>
    </w:p>
    <w:p w:rsidR="000C5865" w:rsidRPr="00B205CA" w:rsidRDefault="000C5865" w:rsidP="00B205CA">
      <w:pPr>
        <w:jc w:val="both"/>
        <w:rPr>
          <w:sz w:val="28"/>
        </w:rPr>
      </w:pPr>
      <w:r w:rsidRPr="00B205CA">
        <w:rPr>
          <w:sz w:val="28"/>
        </w:rPr>
        <w:t>- общества с неограниченной ответственностью (полное товарищество), когда все партнёры, совладельцы несут равную ответственность принадлежащим им имуществом в случае потерь, убытков и т.п;</w:t>
      </w:r>
    </w:p>
    <w:p w:rsidR="000C5865" w:rsidRPr="00B205CA" w:rsidRDefault="000C5865" w:rsidP="00B205CA">
      <w:pPr>
        <w:jc w:val="both"/>
        <w:rPr>
          <w:sz w:val="28"/>
        </w:rPr>
      </w:pPr>
      <w:r w:rsidRPr="00B205CA">
        <w:rPr>
          <w:sz w:val="28"/>
        </w:rPr>
        <w:t>- коммандитного общества (товарищество на вере), в котором наряду с участниками, осуществляющими от имени товарищества предпринимательскую деятельность и отвечающими по обязательствам товарищества своим имуществом (полными товарищами), имеется один или несколько участников - вкладчиков (коммандитистов), которые несут риск убытков, связанных с деятельностью товарищества, в пределах сумм внесённых ими вкладов и не принимают участия в осуществлении товариществом предпринимательской деятельности;</w:t>
      </w:r>
    </w:p>
    <w:p w:rsidR="000C5865" w:rsidRPr="00B205CA" w:rsidRDefault="000C5865" w:rsidP="00B205CA">
      <w:pPr>
        <w:jc w:val="both"/>
        <w:rPr>
          <w:sz w:val="28"/>
        </w:rPr>
      </w:pPr>
      <w:r w:rsidRPr="00B205CA">
        <w:rPr>
          <w:sz w:val="28"/>
        </w:rPr>
        <w:t>- общества с ограниченной ответственностью, в котором совладельцы имеют право вносить капитал в определённых ограниченных размерах, не отвечают по обязательствам общества и несут риск убытков, связанных с деятельностью общества, в пределах стоимости внесённых ими вкладов;</w:t>
      </w:r>
    </w:p>
    <w:p w:rsidR="000C5865" w:rsidRPr="00B205CA" w:rsidRDefault="000C5865" w:rsidP="00B205CA">
      <w:pPr>
        <w:jc w:val="both"/>
        <w:rPr>
          <w:sz w:val="28"/>
        </w:rPr>
      </w:pPr>
      <w:r w:rsidRPr="00B205CA">
        <w:rPr>
          <w:sz w:val="28"/>
        </w:rPr>
        <w:t>- акционерного общества (корпорации).</w:t>
      </w:r>
    </w:p>
    <w:p w:rsidR="000C5865" w:rsidRPr="0021024F" w:rsidRDefault="000C5865" w:rsidP="00403CD9">
      <w:pPr>
        <w:jc w:val="both"/>
        <w:rPr>
          <w:sz w:val="28"/>
        </w:rPr>
      </w:pPr>
    </w:p>
    <w:p w:rsidR="000C5865" w:rsidRPr="007925C9" w:rsidRDefault="000C5865" w:rsidP="00403CD9">
      <w:pPr>
        <w:jc w:val="both"/>
        <w:rPr>
          <w:sz w:val="28"/>
        </w:rPr>
      </w:pPr>
      <w:r w:rsidRPr="007925C9">
        <w:rPr>
          <w:sz w:val="28"/>
        </w:rPr>
        <w:t xml:space="preserve">Контрольные вопросы: </w:t>
      </w:r>
    </w:p>
    <w:p w:rsidR="000C5865" w:rsidRPr="007925C9" w:rsidRDefault="000C5865" w:rsidP="00B205CA">
      <w:pPr>
        <w:jc w:val="both"/>
        <w:rPr>
          <w:sz w:val="28"/>
        </w:rPr>
      </w:pPr>
      <w:r w:rsidRPr="007925C9">
        <w:rPr>
          <w:sz w:val="28"/>
        </w:rPr>
        <w:t>1. Что такое предпринимательство?</w:t>
      </w:r>
    </w:p>
    <w:p w:rsidR="000C5865" w:rsidRPr="007925C9" w:rsidRDefault="000C5865" w:rsidP="00B205CA">
      <w:pPr>
        <w:jc w:val="both"/>
        <w:rPr>
          <w:sz w:val="28"/>
        </w:rPr>
      </w:pPr>
      <w:r w:rsidRPr="007925C9">
        <w:rPr>
          <w:sz w:val="28"/>
        </w:rPr>
        <w:t>2.</w:t>
      </w:r>
      <w:r w:rsidRPr="007925C9">
        <w:t xml:space="preserve"> </w:t>
      </w:r>
      <w:r w:rsidRPr="007925C9">
        <w:rPr>
          <w:sz w:val="28"/>
        </w:rPr>
        <w:t xml:space="preserve">Какие виды предпринимательства вы знаете? Охарактеризуйте каждый вид предпринимательства. </w:t>
      </w:r>
    </w:p>
    <w:p w:rsidR="000C5865" w:rsidRPr="007925C9" w:rsidRDefault="000C5865" w:rsidP="00B205CA">
      <w:pPr>
        <w:jc w:val="both"/>
        <w:rPr>
          <w:sz w:val="28"/>
        </w:rPr>
      </w:pPr>
      <w:r w:rsidRPr="007925C9">
        <w:rPr>
          <w:sz w:val="28"/>
        </w:rPr>
        <w:t>3. В чем сущность индивидуального предпринимательства?</w:t>
      </w:r>
    </w:p>
    <w:p w:rsidR="000C5865" w:rsidRPr="00220F92" w:rsidRDefault="000C5865" w:rsidP="0021024F">
      <w:pPr>
        <w:jc w:val="both"/>
        <w:rPr>
          <w:sz w:val="28"/>
        </w:rPr>
      </w:pPr>
    </w:p>
    <w:p w:rsidR="000C5865" w:rsidRDefault="000C5865" w:rsidP="0021024F">
      <w:pPr>
        <w:jc w:val="both"/>
        <w:rPr>
          <w:sz w:val="28"/>
          <w:lang w:val="en-US"/>
        </w:rPr>
      </w:pPr>
      <w:r w:rsidRPr="007925C9">
        <w:rPr>
          <w:sz w:val="28"/>
        </w:rPr>
        <w:t xml:space="preserve">Литература: </w:t>
      </w:r>
    </w:p>
    <w:p w:rsidR="000C5865" w:rsidRPr="00A864D5" w:rsidRDefault="000C5865" w:rsidP="0021024F">
      <w:pPr>
        <w:numPr>
          <w:ilvl w:val="0"/>
          <w:numId w:val="1"/>
        </w:numPr>
        <w:tabs>
          <w:tab w:val="left" w:pos="8760"/>
        </w:tabs>
        <w:jc w:val="both"/>
        <w:rPr>
          <w:sz w:val="28"/>
          <w:szCs w:val="28"/>
        </w:rPr>
      </w:pPr>
      <w:r w:rsidRPr="00A864D5">
        <w:rPr>
          <w:sz w:val="28"/>
          <w:szCs w:val="28"/>
        </w:rPr>
        <w:t>Бусыгин А.В. Предпринимательство М., Дело, 2003.</w:t>
      </w:r>
    </w:p>
    <w:p w:rsidR="000C5865" w:rsidRPr="00A864D5" w:rsidRDefault="000C5865" w:rsidP="0021024F">
      <w:pPr>
        <w:numPr>
          <w:ilvl w:val="0"/>
          <w:numId w:val="1"/>
        </w:numPr>
        <w:tabs>
          <w:tab w:val="left" w:pos="8760"/>
        </w:tabs>
        <w:ind w:left="0" w:firstLine="600"/>
        <w:jc w:val="both"/>
        <w:rPr>
          <w:sz w:val="28"/>
          <w:szCs w:val="28"/>
        </w:rPr>
      </w:pPr>
      <w:r w:rsidRPr="00A864D5">
        <w:rPr>
          <w:sz w:val="28"/>
          <w:szCs w:val="28"/>
        </w:rPr>
        <w:t>Предпринимательство. Учебник / Под ред. М.Г.Лапусты. М.:ИНФРА-М, 2002.</w:t>
      </w:r>
    </w:p>
    <w:p w:rsidR="000C5865" w:rsidRPr="00A864D5" w:rsidRDefault="000C5865" w:rsidP="0021024F">
      <w:pPr>
        <w:numPr>
          <w:ilvl w:val="0"/>
          <w:numId w:val="1"/>
        </w:numPr>
        <w:tabs>
          <w:tab w:val="left" w:pos="8760"/>
        </w:tabs>
        <w:ind w:left="0" w:firstLine="600"/>
        <w:jc w:val="both"/>
        <w:rPr>
          <w:sz w:val="28"/>
          <w:szCs w:val="28"/>
        </w:rPr>
      </w:pPr>
      <w:r w:rsidRPr="00A864D5">
        <w:rPr>
          <w:sz w:val="28"/>
          <w:szCs w:val="28"/>
        </w:rPr>
        <w:t>Горфинкель В.Я. Предпринимательство. М. ЮНИТИ, 2004.</w:t>
      </w:r>
    </w:p>
    <w:p w:rsidR="000C5865" w:rsidRPr="0021024F" w:rsidRDefault="000C5865" w:rsidP="0021024F">
      <w:pPr>
        <w:jc w:val="both"/>
        <w:rPr>
          <w:sz w:val="28"/>
        </w:rPr>
      </w:pPr>
    </w:p>
    <w:p w:rsidR="000C5865" w:rsidRDefault="000C5865" w:rsidP="00403CD9">
      <w:pPr>
        <w:jc w:val="both"/>
        <w:rPr>
          <w:b/>
          <w:sz w:val="28"/>
        </w:rPr>
      </w:pPr>
    </w:p>
    <w:sectPr w:rsidR="000C5865" w:rsidSect="00E878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C14CC"/>
    <w:multiLevelType w:val="hybridMultilevel"/>
    <w:tmpl w:val="6420B580"/>
    <w:lvl w:ilvl="0" w:tplc="9CC6D75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C58F5"/>
    <w:rsid w:val="00005BC9"/>
    <w:rsid w:val="00011B64"/>
    <w:rsid w:val="0001778D"/>
    <w:rsid w:val="0005724C"/>
    <w:rsid w:val="00074004"/>
    <w:rsid w:val="00084395"/>
    <w:rsid w:val="000B2B71"/>
    <w:rsid w:val="000C5865"/>
    <w:rsid w:val="00113A60"/>
    <w:rsid w:val="001205CF"/>
    <w:rsid w:val="00120D6C"/>
    <w:rsid w:val="00161325"/>
    <w:rsid w:val="00163D79"/>
    <w:rsid w:val="001772EE"/>
    <w:rsid w:val="001A02BD"/>
    <w:rsid w:val="001A555B"/>
    <w:rsid w:val="00202F9F"/>
    <w:rsid w:val="0021024F"/>
    <w:rsid w:val="00220F92"/>
    <w:rsid w:val="00255420"/>
    <w:rsid w:val="00285C85"/>
    <w:rsid w:val="002C285F"/>
    <w:rsid w:val="00324C8D"/>
    <w:rsid w:val="00327A75"/>
    <w:rsid w:val="00335674"/>
    <w:rsid w:val="00355EB0"/>
    <w:rsid w:val="00386C45"/>
    <w:rsid w:val="003F236D"/>
    <w:rsid w:val="00401CD1"/>
    <w:rsid w:val="00403CD9"/>
    <w:rsid w:val="004277D9"/>
    <w:rsid w:val="00444C71"/>
    <w:rsid w:val="00475FDF"/>
    <w:rsid w:val="00497CC6"/>
    <w:rsid w:val="004E0384"/>
    <w:rsid w:val="005109CF"/>
    <w:rsid w:val="00514239"/>
    <w:rsid w:val="00547C2A"/>
    <w:rsid w:val="00557A30"/>
    <w:rsid w:val="005C2486"/>
    <w:rsid w:val="005F495B"/>
    <w:rsid w:val="006244DD"/>
    <w:rsid w:val="006522ED"/>
    <w:rsid w:val="00656239"/>
    <w:rsid w:val="006C0525"/>
    <w:rsid w:val="006C58F5"/>
    <w:rsid w:val="006D627A"/>
    <w:rsid w:val="006D7B16"/>
    <w:rsid w:val="0073599F"/>
    <w:rsid w:val="0076323C"/>
    <w:rsid w:val="007925C9"/>
    <w:rsid w:val="007954B8"/>
    <w:rsid w:val="007B32FE"/>
    <w:rsid w:val="007C2A06"/>
    <w:rsid w:val="007F40F0"/>
    <w:rsid w:val="008121C1"/>
    <w:rsid w:val="00836580"/>
    <w:rsid w:val="00855777"/>
    <w:rsid w:val="00856FBB"/>
    <w:rsid w:val="008B7D2D"/>
    <w:rsid w:val="008F6BBA"/>
    <w:rsid w:val="0094537F"/>
    <w:rsid w:val="00946BB9"/>
    <w:rsid w:val="009E0EDC"/>
    <w:rsid w:val="009E1D65"/>
    <w:rsid w:val="009F5DC4"/>
    <w:rsid w:val="00A02989"/>
    <w:rsid w:val="00A035EE"/>
    <w:rsid w:val="00A04040"/>
    <w:rsid w:val="00A12ED9"/>
    <w:rsid w:val="00A1597C"/>
    <w:rsid w:val="00A240DE"/>
    <w:rsid w:val="00A864D5"/>
    <w:rsid w:val="00A9141A"/>
    <w:rsid w:val="00AA1B23"/>
    <w:rsid w:val="00AF30DE"/>
    <w:rsid w:val="00B205CA"/>
    <w:rsid w:val="00B21675"/>
    <w:rsid w:val="00BB16DC"/>
    <w:rsid w:val="00C02C59"/>
    <w:rsid w:val="00C114E5"/>
    <w:rsid w:val="00C27D00"/>
    <w:rsid w:val="00C42E97"/>
    <w:rsid w:val="00C56003"/>
    <w:rsid w:val="00CA1A59"/>
    <w:rsid w:val="00CA6AC3"/>
    <w:rsid w:val="00CF6726"/>
    <w:rsid w:val="00D11442"/>
    <w:rsid w:val="00D43F5C"/>
    <w:rsid w:val="00D65658"/>
    <w:rsid w:val="00DE2316"/>
    <w:rsid w:val="00DF2050"/>
    <w:rsid w:val="00E2128F"/>
    <w:rsid w:val="00E47616"/>
    <w:rsid w:val="00E72C26"/>
    <w:rsid w:val="00E878AA"/>
    <w:rsid w:val="00EC771F"/>
    <w:rsid w:val="00F05637"/>
    <w:rsid w:val="00F577B5"/>
    <w:rsid w:val="00F715A0"/>
    <w:rsid w:val="00F8325D"/>
    <w:rsid w:val="00F947E5"/>
    <w:rsid w:val="00FA16D5"/>
    <w:rsid w:val="00FA23D5"/>
    <w:rsid w:val="00FC2F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58F5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 Знак1 Знак Знак Знак Знак Знак Знак Знак Знак Знак Знак"/>
    <w:basedOn w:val="Normal"/>
    <w:autoRedefine/>
    <w:uiPriority w:val="99"/>
    <w:rsid w:val="006C58F5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DE231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E2316"/>
    <w:rPr>
      <w:rFonts w:ascii="Tahoma" w:hAnsi="Tahoma" w:cs="Tahoma"/>
      <w:sz w:val="16"/>
      <w:szCs w:val="16"/>
      <w:lang w:eastAsia="ru-RU"/>
    </w:rPr>
  </w:style>
  <w:style w:type="paragraph" w:styleId="Header">
    <w:name w:val="header"/>
    <w:basedOn w:val="Normal"/>
    <w:link w:val="HeaderChar"/>
    <w:uiPriority w:val="99"/>
    <w:rsid w:val="00A9141A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A9141A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376</TotalTime>
  <Pages>6</Pages>
  <Words>2125</Words>
  <Characters>12115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Айжан</cp:lastModifiedBy>
  <cp:revision>14</cp:revision>
  <dcterms:created xsi:type="dcterms:W3CDTF">2013-01-19T07:47:00Z</dcterms:created>
  <dcterms:modified xsi:type="dcterms:W3CDTF">2013-02-25T05:26:00Z</dcterms:modified>
</cp:coreProperties>
</file>